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F6A30" w14:textId="02164CD1" w:rsidR="00475428" w:rsidRDefault="00475428" w:rsidP="00475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OFFERYNGTON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73</w:t>
      </w:r>
      <w:r>
        <w:rPr>
          <w:rFonts w:cs="Times New Roman"/>
          <w:szCs w:val="24"/>
        </w:rPr>
        <w:t>)</w:t>
      </w:r>
    </w:p>
    <w:p w14:paraId="7A59A6D3" w14:textId="77777777" w:rsidR="00475428" w:rsidRDefault="00475428" w:rsidP="00475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St.Wilfrid’s Church, West Hallam, Derbyshire.</w:t>
      </w:r>
    </w:p>
    <w:p w14:paraId="5C61E25D" w14:textId="77777777" w:rsidR="00475428" w:rsidRDefault="00475428" w:rsidP="00475428">
      <w:pPr>
        <w:pStyle w:val="NoSpacing"/>
        <w:rPr>
          <w:rFonts w:cs="Times New Roman"/>
          <w:szCs w:val="24"/>
        </w:rPr>
      </w:pPr>
    </w:p>
    <w:p w14:paraId="3235F16A" w14:textId="77777777" w:rsidR="00475428" w:rsidRDefault="00475428" w:rsidP="00475428">
      <w:pPr>
        <w:pStyle w:val="NoSpacing"/>
        <w:rPr>
          <w:rFonts w:cs="Times New Roman"/>
          <w:szCs w:val="24"/>
        </w:rPr>
      </w:pPr>
    </w:p>
    <w:p w14:paraId="5A7B2B00" w14:textId="402E82BE" w:rsidR="00475428" w:rsidRDefault="00475428" w:rsidP="00475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</w:t>
      </w:r>
      <w:r>
        <w:rPr>
          <w:rFonts w:cs="Times New Roman"/>
          <w:szCs w:val="24"/>
        </w:rPr>
        <w:t>73</w:t>
      </w:r>
      <w:r>
        <w:rPr>
          <w:rFonts w:cs="Times New Roman"/>
          <w:szCs w:val="24"/>
        </w:rPr>
        <w:tab/>
        <w:t>He became Rector.</w:t>
      </w:r>
    </w:p>
    <w:p w14:paraId="422D8162" w14:textId="77777777" w:rsidR="00475428" w:rsidRDefault="00475428" w:rsidP="00475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66C95308" w14:textId="77777777" w:rsidR="00475428" w:rsidRDefault="00475428" w:rsidP="00475428">
      <w:pPr>
        <w:pStyle w:val="NoSpacing"/>
        <w:rPr>
          <w:rFonts w:cs="Times New Roman"/>
          <w:szCs w:val="24"/>
        </w:rPr>
      </w:pPr>
    </w:p>
    <w:p w14:paraId="54835038" w14:textId="77777777" w:rsidR="00475428" w:rsidRDefault="00475428" w:rsidP="00475428">
      <w:pPr>
        <w:pStyle w:val="NoSpacing"/>
        <w:rPr>
          <w:rFonts w:cs="Times New Roman"/>
          <w:szCs w:val="24"/>
        </w:rPr>
      </w:pPr>
    </w:p>
    <w:p w14:paraId="4CA946EA" w14:textId="77777777" w:rsidR="00475428" w:rsidRPr="00E3205A" w:rsidRDefault="00475428" w:rsidP="00475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2023</w:t>
      </w:r>
    </w:p>
    <w:p w14:paraId="1B90704E" w14:textId="15125F4B" w:rsidR="00BA00AB" w:rsidRPr="0047542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4754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26458" w14:textId="77777777" w:rsidR="00475428" w:rsidRDefault="00475428" w:rsidP="009139A6">
      <w:r>
        <w:separator/>
      </w:r>
    </w:p>
  </w:endnote>
  <w:endnote w:type="continuationSeparator" w:id="0">
    <w:p w14:paraId="57A47565" w14:textId="77777777" w:rsidR="00475428" w:rsidRDefault="004754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77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91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81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112C4" w14:textId="77777777" w:rsidR="00475428" w:rsidRDefault="00475428" w:rsidP="009139A6">
      <w:r>
        <w:separator/>
      </w:r>
    </w:p>
  </w:footnote>
  <w:footnote w:type="continuationSeparator" w:id="0">
    <w:p w14:paraId="4F53E0B7" w14:textId="77777777" w:rsidR="00475428" w:rsidRDefault="004754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29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3FD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C78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428"/>
    <w:rsid w:val="000666E0"/>
    <w:rsid w:val="002510B7"/>
    <w:rsid w:val="0047542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2A82C"/>
  <w15:chartTrackingRefBased/>
  <w15:docId w15:val="{E578D3BF-DF9B-4807-B5D9-35316364F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2023-03-20T12:42:00Z</dcterms:created>
  <dcterms:modified xsi:type="dcterms:W3CDTF">2023-03-20T12:43:00Z</dcterms:modified>
</cp:coreProperties>
</file>